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0FE" w:rsidRPr="00F24862" w:rsidRDefault="003940FE" w:rsidP="00937459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3940FE" w:rsidRDefault="003940FE" w:rsidP="00937459">
      <w:pPr>
        <w:ind w:right="196"/>
        <w:jc w:val="center"/>
        <w:rPr>
          <w:b/>
          <w:bCs/>
          <w:sz w:val="28"/>
          <w:szCs w:val="28"/>
        </w:rPr>
      </w:pPr>
    </w:p>
    <w:p w:rsidR="003940FE" w:rsidRDefault="003940FE" w:rsidP="00937459">
      <w:pPr>
        <w:ind w:right="196"/>
        <w:jc w:val="center"/>
        <w:rPr>
          <w:b/>
          <w:bCs/>
        </w:rPr>
      </w:pPr>
      <w:r w:rsidRPr="00001210">
        <w:rPr>
          <w:b/>
          <w:bCs/>
        </w:rPr>
        <w:t>ДЕКЛАРАЦИЯ</w:t>
      </w:r>
    </w:p>
    <w:p w:rsidR="003940FE" w:rsidRPr="00001210" w:rsidRDefault="003940FE" w:rsidP="00937459">
      <w:pPr>
        <w:ind w:right="196"/>
        <w:jc w:val="center"/>
      </w:pPr>
    </w:p>
    <w:p w:rsidR="003940FE" w:rsidRPr="00001210" w:rsidRDefault="003940FE" w:rsidP="00937459">
      <w:pPr>
        <w:ind w:right="196"/>
        <w:jc w:val="center"/>
      </w:pPr>
      <w:r w:rsidRPr="00001210"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3940FE" w:rsidRPr="00001210" w:rsidRDefault="003940FE" w:rsidP="00937459">
      <w:pPr>
        <w:ind w:right="196"/>
        <w:jc w:val="right"/>
        <w:rPr>
          <w:i/>
          <w:iCs/>
          <w:color w:val="0070C0"/>
        </w:rPr>
      </w:pPr>
    </w:p>
    <w:p w:rsidR="003940FE" w:rsidRPr="00001210" w:rsidRDefault="003940FE" w:rsidP="00937459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 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 xml:space="preserve">Следгаранционно сервизно обслужване на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 xml:space="preserve">леките 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служебни автомобили на РЗОК-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en-US"/>
        </w:rPr>
        <w:t>Пловдив</w:t>
      </w:r>
      <w:bookmarkStart w:id="0" w:name="_GoBack"/>
      <w:bookmarkEnd w:id="0"/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 w:rsidRPr="00001210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3940FE" w:rsidRPr="00001210" w:rsidRDefault="003940FE" w:rsidP="00937459">
      <w:pPr>
        <w:ind w:right="196"/>
        <w:rPr>
          <w:i/>
          <w:iCs/>
          <w:color w:val="0070C0"/>
        </w:rPr>
      </w:pPr>
    </w:p>
    <w:p w:rsidR="003940FE" w:rsidRPr="00001210" w:rsidRDefault="003940FE" w:rsidP="00937459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3940FE" w:rsidRPr="00001210" w:rsidRDefault="003940FE" w:rsidP="00937459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40FE" w:rsidRDefault="003940FE" w:rsidP="00937459">
      <w:pPr>
        <w:ind w:right="196"/>
        <w:jc w:val="both"/>
      </w:pPr>
      <w:r w:rsidRPr="00001210">
        <w:rPr>
          <w:color w:val="0070C0"/>
        </w:rPr>
        <w:tab/>
      </w:r>
      <w:r w:rsidRPr="00001210"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940FE" w:rsidRPr="00001210" w:rsidRDefault="003940FE" w:rsidP="00937459">
      <w:pPr>
        <w:ind w:right="196"/>
        <w:jc w:val="both"/>
      </w:pPr>
    </w:p>
    <w:p w:rsidR="003940FE" w:rsidRPr="00001210" w:rsidRDefault="003940FE" w:rsidP="00937459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3940FE" w:rsidRPr="00001210" w:rsidRDefault="003940FE" w:rsidP="00937459">
      <w:pPr>
        <w:ind w:right="196"/>
        <w:jc w:val="both"/>
      </w:pPr>
    </w:p>
    <w:p w:rsidR="003940FE" w:rsidRPr="00F24862" w:rsidRDefault="003940FE" w:rsidP="00937459">
      <w:pPr>
        <w:spacing w:after="120"/>
        <w:ind w:right="196" w:firstLine="708"/>
        <w:jc w:val="both"/>
      </w:pPr>
      <w:r w:rsidRPr="00F24862">
        <w:rPr>
          <w:i/>
          <w:iCs/>
          <w:sz w:val="20"/>
          <w:szCs w:val="20"/>
        </w:rPr>
        <w:t xml:space="preserve"> </w:t>
      </w:r>
    </w:p>
    <w:p w:rsidR="003940FE" w:rsidRPr="00F24862" w:rsidRDefault="003940FE" w:rsidP="00937459">
      <w:pPr>
        <w:ind w:right="196"/>
        <w:jc w:val="both"/>
      </w:pPr>
    </w:p>
    <w:p w:rsidR="003940FE" w:rsidRPr="00F24862" w:rsidRDefault="003940FE" w:rsidP="00937459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3940FE" w:rsidRPr="00F24862" w:rsidRDefault="003940FE" w:rsidP="00937459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3940FE" w:rsidRPr="00F24862" w:rsidRDefault="003940FE" w:rsidP="00937459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3940FE" w:rsidRPr="00F24862" w:rsidRDefault="003940FE" w:rsidP="00937459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3940FE" w:rsidRPr="00F24862" w:rsidRDefault="003940FE" w:rsidP="00937459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Pr="00F24862" w:rsidRDefault="003940FE" w:rsidP="00937459">
      <w:pPr>
        <w:keepNext/>
        <w:widowControl w:val="0"/>
        <w:jc w:val="both"/>
        <w:rPr>
          <w:sz w:val="16"/>
          <w:szCs w:val="16"/>
        </w:rPr>
      </w:pPr>
    </w:p>
    <w:p w:rsidR="003940FE" w:rsidRDefault="003940FE" w:rsidP="00937459">
      <w:pPr>
        <w:keepNext/>
        <w:widowControl w:val="0"/>
        <w:ind w:firstLine="708"/>
        <w:jc w:val="both"/>
        <w:rPr>
          <w:sz w:val="16"/>
          <w:szCs w:val="16"/>
        </w:rPr>
      </w:pPr>
    </w:p>
    <w:p w:rsidR="003940FE" w:rsidRDefault="003940FE" w:rsidP="00937459"/>
    <w:p w:rsidR="003940FE" w:rsidRDefault="003940FE"/>
    <w:sectPr w:rsidR="003940FE" w:rsidSect="00A66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459"/>
    <w:rsid w:val="00001210"/>
    <w:rsid w:val="00051215"/>
    <w:rsid w:val="002D0CA7"/>
    <w:rsid w:val="003940FE"/>
    <w:rsid w:val="00937459"/>
    <w:rsid w:val="00A6675D"/>
    <w:rsid w:val="00A84EF6"/>
    <w:rsid w:val="00D8757C"/>
    <w:rsid w:val="00EE47D4"/>
    <w:rsid w:val="00F2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59"/>
    <w:pPr>
      <w:suppressAutoHyphens/>
    </w:pPr>
    <w:rPr>
      <w:rFonts w:ascii="Times New Roman" w:eastAsia="Times New Roman" w:hAnsi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37459"/>
    <w:pPr>
      <w:suppressAutoHyphens/>
      <w:jc w:val="both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249</Words>
  <Characters>1423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3</cp:revision>
  <dcterms:created xsi:type="dcterms:W3CDTF">2016-10-13T10:59:00Z</dcterms:created>
  <dcterms:modified xsi:type="dcterms:W3CDTF">2017-10-04T13:11:00Z</dcterms:modified>
</cp:coreProperties>
</file>